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A22" w:rsidRDefault="00BF1A22" w:rsidP="00BF1A2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WHYKMAN</w:t>
      </w:r>
      <w:r>
        <w:t xml:space="preserve">    </w:t>
      </w:r>
      <w:proofErr w:type="gramStart"/>
      <w:r>
        <w:t xml:space="preserve">   (</w:t>
      </w:r>
      <w:proofErr w:type="gramEnd"/>
      <w:r>
        <w:t>d.1489-90)</w:t>
      </w:r>
    </w:p>
    <w:p w:rsidR="00BF1A22" w:rsidRDefault="00BF1A22" w:rsidP="00BF1A2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Kent.</w:t>
      </w:r>
    </w:p>
    <w:p w:rsidR="00BF1A22" w:rsidRDefault="00BF1A22" w:rsidP="00BF1A2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F1A22" w:rsidRDefault="00BF1A22" w:rsidP="00BF1A2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F1A22" w:rsidRDefault="00BF1A22" w:rsidP="00BF1A2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1489</w:t>
      </w:r>
      <w:r>
        <w:tab/>
        <w:t xml:space="preserve">He made his Will.   </w:t>
      </w:r>
    </w:p>
    <w:p w:rsidR="00BF1A22" w:rsidRDefault="00BF1A22" w:rsidP="00BF1A2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PRC/32/3/249a)</w:t>
      </w:r>
    </w:p>
    <w:p w:rsidR="00BF1A22" w:rsidRDefault="00BF1A22" w:rsidP="00BF1A2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1490</w:t>
      </w:r>
      <w:r>
        <w:tab/>
        <w:t xml:space="preserve">Probate of his Will.  (ibid.)            </w:t>
      </w:r>
    </w:p>
    <w:p w:rsidR="00BF1A22" w:rsidRDefault="00BF1A22" w:rsidP="00BF1A2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F1A22" w:rsidRDefault="00BF1A22" w:rsidP="00BF1A2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F1A22" w:rsidRDefault="00BF1A22" w:rsidP="00BF1A2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23 February 2018</w:t>
      </w:r>
    </w:p>
    <w:p w:rsidR="006B2F86" w:rsidRPr="00BF1A22" w:rsidRDefault="00BF1A22" w:rsidP="00BF1A22">
      <w:bookmarkStart w:id="0" w:name="_GoBack"/>
      <w:bookmarkEnd w:id="0"/>
    </w:p>
    <w:sectPr w:rsidR="006B2F86" w:rsidRPr="00BF1A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A22" w:rsidRDefault="00BF1A22" w:rsidP="00E71FC3">
      <w:pPr>
        <w:spacing w:after="0" w:line="240" w:lineRule="auto"/>
      </w:pPr>
      <w:r>
        <w:separator/>
      </w:r>
    </w:p>
  </w:endnote>
  <w:endnote w:type="continuationSeparator" w:id="0">
    <w:p w:rsidR="00BF1A22" w:rsidRDefault="00BF1A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A22" w:rsidRDefault="00BF1A22" w:rsidP="00E71FC3">
      <w:pPr>
        <w:spacing w:after="0" w:line="240" w:lineRule="auto"/>
      </w:pPr>
      <w:r>
        <w:separator/>
      </w:r>
    </w:p>
  </w:footnote>
  <w:footnote w:type="continuationSeparator" w:id="0">
    <w:p w:rsidR="00BF1A22" w:rsidRDefault="00BF1A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A22"/>
    <w:rsid w:val="001A7C09"/>
    <w:rsid w:val="00577BD5"/>
    <w:rsid w:val="00656CBA"/>
    <w:rsid w:val="006A1F77"/>
    <w:rsid w:val="00733BE7"/>
    <w:rsid w:val="00AB52E8"/>
    <w:rsid w:val="00B16D3F"/>
    <w:rsid w:val="00BB41AC"/>
    <w:rsid w:val="00BF1A2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F96515-73E8-43CF-955C-29951B5C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2018-02-23T16:09:00Z</dcterms:created>
  <dcterms:modified xsi:type="dcterms:W3CDTF">2018-02-23T16:10:00Z</dcterms:modified>
</cp:coreProperties>
</file>